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C81B5" w14:textId="77777777" w:rsidR="00411CD8" w:rsidRDefault="00411CD8" w:rsidP="00411C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SWERD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5E8EE92" w14:textId="77777777" w:rsidR="00411CD8" w:rsidRDefault="00411CD8" w:rsidP="00411C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Walsworth</w:t>
      </w:r>
      <w:proofErr w:type="spellEnd"/>
      <w:r>
        <w:rPr>
          <w:rFonts w:ascii="Times New Roman" w:hAnsi="Times New Roman" w:cs="Times New Roman"/>
        </w:rPr>
        <w:t xml:space="preserve">, West Riding of Yorkshire. </w:t>
      </w:r>
    </w:p>
    <w:p w14:paraId="64152D94" w14:textId="77777777" w:rsidR="00411CD8" w:rsidRDefault="00411CD8" w:rsidP="00411CD8">
      <w:pPr>
        <w:rPr>
          <w:rFonts w:ascii="Times New Roman" w:hAnsi="Times New Roman" w:cs="Times New Roman"/>
        </w:rPr>
      </w:pPr>
    </w:p>
    <w:p w14:paraId="1B827F1A" w14:textId="77777777" w:rsidR="00411CD8" w:rsidRDefault="00411CD8" w:rsidP="00411CD8">
      <w:pPr>
        <w:rPr>
          <w:rFonts w:ascii="Times New Roman" w:hAnsi="Times New Roman" w:cs="Times New Roman"/>
        </w:rPr>
      </w:pPr>
    </w:p>
    <w:p w14:paraId="7852D757" w14:textId="77777777" w:rsidR="00411CD8" w:rsidRDefault="00411CD8" w:rsidP="00411C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Nicholas </w:t>
      </w:r>
      <w:proofErr w:type="spellStart"/>
      <w:r>
        <w:rPr>
          <w:rFonts w:ascii="Times New Roman" w:hAnsi="Times New Roman" w:cs="Times New Roman"/>
        </w:rPr>
        <w:t>Midilton</w:t>
      </w:r>
      <w:proofErr w:type="spellEnd"/>
      <w:r>
        <w:rPr>
          <w:rFonts w:ascii="Times New Roman" w:hAnsi="Times New Roman" w:cs="Times New Roman"/>
        </w:rPr>
        <w:t>(q.v.) brought a plaint of debt against him, Richard</w:t>
      </w:r>
    </w:p>
    <w:p w14:paraId="1D1C2F13" w14:textId="77777777" w:rsidR="00411CD8" w:rsidRDefault="00411CD8" w:rsidP="00411C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Dughty</w:t>
      </w:r>
      <w:proofErr w:type="spellEnd"/>
      <w:r>
        <w:rPr>
          <w:rFonts w:ascii="Times New Roman" w:hAnsi="Times New Roman" w:cs="Times New Roman"/>
        </w:rPr>
        <w:t xml:space="preserve"> of Bingley(q.v.), John </w:t>
      </w:r>
      <w:proofErr w:type="spellStart"/>
      <w:r>
        <w:rPr>
          <w:rFonts w:ascii="Times New Roman" w:hAnsi="Times New Roman" w:cs="Times New Roman"/>
        </w:rPr>
        <w:t>Dughty</w:t>
      </w:r>
      <w:proofErr w:type="spellEnd"/>
      <w:r>
        <w:rPr>
          <w:rFonts w:ascii="Times New Roman" w:hAnsi="Times New Roman" w:cs="Times New Roman"/>
        </w:rPr>
        <w:t xml:space="preserve"> of Halifax(q.v.) and </w:t>
      </w:r>
    </w:p>
    <w:p w14:paraId="5D46B927" w14:textId="77777777" w:rsidR="00411CD8" w:rsidRDefault="00411CD8" w:rsidP="00411C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Hugh </w:t>
      </w:r>
      <w:proofErr w:type="spellStart"/>
      <w:r>
        <w:rPr>
          <w:rFonts w:ascii="Times New Roman" w:hAnsi="Times New Roman" w:cs="Times New Roman"/>
        </w:rPr>
        <w:t>Currour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Austby</w:t>
      </w:r>
      <w:proofErr w:type="spellEnd"/>
      <w:r>
        <w:rPr>
          <w:rFonts w:ascii="Times New Roman" w:hAnsi="Times New Roman" w:cs="Times New Roman"/>
        </w:rPr>
        <w:t>(q.v.).</w:t>
      </w:r>
    </w:p>
    <w:p w14:paraId="7D39F16B" w14:textId="77777777" w:rsidR="00411CD8" w:rsidRDefault="00411CD8" w:rsidP="00411C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32EF976C" w14:textId="77777777" w:rsidR="00411CD8" w:rsidRDefault="00411CD8" w:rsidP="00411CD8">
      <w:pPr>
        <w:rPr>
          <w:rFonts w:ascii="Times New Roman" w:hAnsi="Times New Roman" w:cs="Times New Roman"/>
        </w:rPr>
      </w:pPr>
    </w:p>
    <w:p w14:paraId="2C90E653" w14:textId="77777777" w:rsidR="00411CD8" w:rsidRDefault="00411CD8" w:rsidP="00411CD8">
      <w:pPr>
        <w:rPr>
          <w:rFonts w:ascii="Times New Roman" w:hAnsi="Times New Roman" w:cs="Times New Roman"/>
        </w:rPr>
      </w:pPr>
    </w:p>
    <w:p w14:paraId="4DE0BAB2" w14:textId="77777777" w:rsidR="00411CD8" w:rsidRDefault="00411CD8" w:rsidP="00411C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May 2018</w:t>
      </w:r>
    </w:p>
    <w:p w14:paraId="3FD82144" w14:textId="77777777" w:rsidR="006B2F86" w:rsidRPr="00E71FC3" w:rsidRDefault="00411CD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97065" w14:textId="77777777" w:rsidR="00411CD8" w:rsidRDefault="00411CD8" w:rsidP="00E71FC3">
      <w:r>
        <w:separator/>
      </w:r>
    </w:p>
  </w:endnote>
  <w:endnote w:type="continuationSeparator" w:id="0">
    <w:p w14:paraId="194135C0" w14:textId="77777777" w:rsidR="00411CD8" w:rsidRDefault="00411CD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E392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107FD" w14:textId="77777777" w:rsidR="00411CD8" w:rsidRDefault="00411CD8" w:rsidP="00E71FC3">
      <w:r>
        <w:separator/>
      </w:r>
    </w:p>
  </w:footnote>
  <w:footnote w:type="continuationSeparator" w:id="0">
    <w:p w14:paraId="1410935C" w14:textId="77777777" w:rsidR="00411CD8" w:rsidRDefault="00411CD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CD8"/>
    <w:rsid w:val="001A7C09"/>
    <w:rsid w:val="00411CD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DEFFF"/>
  <w15:chartTrackingRefBased/>
  <w15:docId w15:val="{FC60DC12-6A36-40A8-A40E-BAB151BB9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1CD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2018-07-09T21:16:00Z</dcterms:created>
  <dcterms:modified xsi:type="dcterms:W3CDTF">2018-07-09T21:16:00Z</dcterms:modified>
</cp:coreProperties>
</file>